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Makerfield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Makerfield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Makerfield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Makerfield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Makerfield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Makerfield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Makerfield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Makerfield is estimated to be </w:t>
      </w:r>
      <w:r w:rsidRPr="00773DF7">
        <w:rPr>
          <w:rFonts w:ascii="Libre Franklin Light" w:eastAsia="Times New Roman" w:hAnsi="Libre Franklin Light" w:cs="Calibri Light"/>
          <w:b/>
          <w:bCs/>
          <w:color w:val="C45911" w:themeColor="accent2" w:themeShade="BF"/>
        </w:rPr>
        <w:t xml:space="preserve">£1,563,796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Makerfield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Makerfield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Makerfield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Makerfield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akerfiel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Makerfield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akerfiel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Makerfield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12.5%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Makerfield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akerfiel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Makerfield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Makerfield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Makerfield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Makerfield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Makerfield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Makerfield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£1,563,796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Makerfield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£25,472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£526,768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£37,736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£10,613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£19,458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£943,749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£1,563,796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Makerfield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Makerfield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Makerfield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Makerfield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Makerfield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Makerfield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Makerfield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Makerfield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Makerfield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Makerfield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Makerfield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Makerfield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D3A31EA-8595-4977-968D-8AB56B38273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